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4FACDE" w14:textId="77777777" w:rsidR="00FA2104" w:rsidRDefault="00FA2104" w:rsidP="00FA21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Katherine HENRY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fl.1478)</w:t>
      </w:r>
    </w:p>
    <w:p w14:paraId="10A7A8BA" w14:textId="77777777" w:rsidR="00FA2104" w:rsidRDefault="00FA2104" w:rsidP="00FA21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Staines, Middlesex.</w:t>
      </w:r>
    </w:p>
    <w:p w14:paraId="0B00A683" w14:textId="77777777" w:rsidR="00FA2104" w:rsidRDefault="00FA2104" w:rsidP="00FA2104">
      <w:pPr>
        <w:rPr>
          <w:rFonts w:ascii="Times New Roman" w:hAnsi="Times New Roman" w:cs="Times New Roman"/>
          <w:sz w:val="24"/>
          <w:szCs w:val="24"/>
        </w:rPr>
      </w:pPr>
    </w:p>
    <w:p w14:paraId="3300B93F" w14:textId="77777777" w:rsidR="00FA2104" w:rsidRDefault="00FA2104" w:rsidP="00FA2104">
      <w:pPr>
        <w:rPr>
          <w:rFonts w:ascii="Times New Roman" w:hAnsi="Times New Roman" w:cs="Times New Roman"/>
          <w:sz w:val="24"/>
          <w:szCs w:val="24"/>
        </w:rPr>
      </w:pPr>
    </w:p>
    <w:p w14:paraId="3DCF6E91" w14:textId="77777777" w:rsidR="00FA2104" w:rsidRDefault="00FA2104" w:rsidP="00FA21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Apr.1478</w:t>
      </w:r>
      <w:r>
        <w:rPr>
          <w:rFonts w:ascii="Times New Roman" w:hAnsi="Times New Roman" w:cs="Times New Roman"/>
          <w:sz w:val="24"/>
          <w:szCs w:val="24"/>
        </w:rPr>
        <w:tab/>
        <w:t>She was granted a general pardon.</w:t>
      </w:r>
    </w:p>
    <w:p w14:paraId="59D191DB" w14:textId="77777777" w:rsidR="00FA2104" w:rsidRDefault="00FA2104" w:rsidP="00FA21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1476-85 p.95)</w:t>
      </w:r>
    </w:p>
    <w:p w14:paraId="57D56EF3" w14:textId="77777777" w:rsidR="00FA2104" w:rsidRDefault="00FA2104" w:rsidP="00FA2104">
      <w:pPr>
        <w:rPr>
          <w:rFonts w:ascii="Times New Roman" w:hAnsi="Times New Roman" w:cs="Times New Roman"/>
          <w:sz w:val="24"/>
          <w:szCs w:val="24"/>
        </w:rPr>
      </w:pPr>
    </w:p>
    <w:p w14:paraId="320E4BCD" w14:textId="77777777" w:rsidR="00FA2104" w:rsidRDefault="00FA2104" w:rsidP="00FA2104">
      <w:pPr>
        <w:rPr>
          <w:rFonts w:ascii="Times New Roman" w:hAnsi="Times New Roman" w:cs="Times New Roman"/>
          <w:sz w:val="24"/>
          <w:szCs w:val="24"/>
        </w:rPr>
      </w:pPr>
    </w:p>
    <w:p w14:paraId="697EC40C" w14:textId="77777777" w:rsidR="00FA2104" w:rsidRDefault="00FA2104" w:rsidP="00FA21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February 2021</w:t>
      </w:r>
    </w:p>
    <w:p w14:paraId="6793589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8E1CA7" w14:textId="77777777" w:rsidR="00FA2104" w:rsidRDefault="00FA2104" w:rsidP="009139A6">
      <w:r>
        <w:separator/>
      </w:r>
    </w:p>
  </w:endnote>
  <w:endnote w:type="continuationSeparator" w:id="0">
    <w:p w14:paraId="5C541E09" w14:textId="77777777" w:rsidR="00FA2104" w:rsidRDefault="00FA210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780F9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FCB81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2290B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BA4D15" w14:textId="77777777" w:rsidR="00FA2104" w:rsidRDefault="00FA2104" w:rsidP="009139A6">
      <w:r>
        <w:separator/>
      </w:r>
    </w:p>
  </w:footnote>
  <w:footnote w:type="continuationSeparator" w:id="0">
    <w:p w14:paraId="47A05F85" w14:textId="77777777" w:rsidR="00FA2104" w:rsidRDefault="00FA210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95B2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D6F58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1FD6C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104"/>
    <w:rsid w:val="000666E0"/>
    <w:rsid w:val="004A5C50"/>
    <w:rsid w:val="005C130B"/>
    <w:rsid w:val="00826F5C"/>
    <w:rsid w:val="009139A6"/>
    <w:rsid w:val="009448BB"/>
    <w:rsid w:val="00A3176C"/>
    <w:rsid w:val="00BA00AB"/>
    <w:rsid w:val="00EB3209"/>
    <w:rsid w:val="00F5287F"/>
    <w:rsid w:val="00FA2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D96FE1"/>
  <w15:chartTrackingRefBased/>
  <w15:docId w15:val="{1B35732D-AB5D-4D99-94A4-CA87919C8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2104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2021-02-26T21:22:00Z</dcterms:created>
  <dcterms:modified xsi:type="dcterms:W3CDTF">2021-02-26T21:22:00Z</dcterms:modified>
</cp:coreProperties>
</file>